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43E8B" w14:textId="61D27A06" w:rsidR="00BA00AB" w:rsidRDefault="00B7241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Lancelot CLAXTON</w:t>
      </w:r>
      <w:r>
        <w:rPr>
          <w:rFonts w:ascii="Times New Roman" w:hAnsi="Times New Roman" w:cs="Times New Roman"/>
          <w:sz w:val="24"/>
          <w:szCs w:val="24"/>
        </w:rPr>
        <w:t xml:space="preserve">     (d.1406)</w:t>
      </w:r>
    </w:p>
    <w:p w14:paraId="62A03442" w14:textId="3701C063" w:rsidR="00B7241C" w:rsidRDefault="00B7241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3E6BD5" w14:textId="4ABBAA5D" w:rsidR="00B7241C" w:rsidRDefault="00B7241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837F6A" w14:textId="40F9DF1B" w:rsidR="00B7241C" w:rsidRDefault="00B7241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Feb.1406</w:t>
      </w:r>
      <w:r>
        <w:rPr>
          <w:rFonts w:ascii="Times New Roman" w:hAnsi="Times New Roman" w:cs="Times New Roman"/>
          <w:sz w:val="24"/>
          <w:szCs w:val="24"/>
        </w:rPr>
        <w:tab/>
        <w:t>He died, and was buried in Bishop Auckland, County Durham.</w:t>
      </w:r>
    </w:p>
    <w:p w14:paraId="4CF0EBF2" w14:textId="795A8D64" w:rsidR="00B7241C" w:rsidRDefault="00B7241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(UK and Ireland, Find a Grave Index, 1300s-Current)</w:t>
      </w:r>
    </w:p>
    <w:p w14:paraId="21EF2666" w14:textId="6EA0CE46" w:rsidR="00B7241C" w:rsidRDefault="00B7241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164E9D" w14:textId="34D2A830" w:rsidR="00B7241C" w:rsidRDefault="00B7241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8B1A66" w14:textId="04EE12E0" w:rsidR="00B7241C" w:rsidRPr="00B7241C" w:rsidRDefault="00B7241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May 2022</w:t>
      </w:r>
    </w:p>
    <w:sectPr w:rsidR="00B7241C" w:rsidRPr="00B724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1BBD5" w14:textId="77777777" w:rsidR="00B7241C" w:rsidRDefault="00B7241C" w:rsidP="009139A6">
      <w:r>
        <w:separator/>
      </w:r>
    </w:p>
  </w:endnote>
  <w:endnote w:type="continuationSeparator" w:id="0">
    <w:p w14:paraId="427B99F6" w14:textId="77777777" w:rsidR="00B7241C" w:rsidRDefault="00B7241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765F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04A9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3FD3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03EAC" w14:textId="77777777" w:rsidR="00B7241C" w:rsidRDefault="00B7241C" w:rsidP="009139A6">
      <w:r>
        <w:separator/>
      </w:r>
    </w:p>
  </w:footnote>
  <w:footnote w:type="continuationSeparator" w:id="0">
    <w:p w14:paraId="2F00374F" w14:textId="77777777" w:rsidR="00B7241C" w:rsidRDefault="00B7241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E1E9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45EF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8320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41C"/>
    <w:rsid w:val="000666E0"/>
    <w:rsid w:val="002510B7"/>
    <w:rsid w:val="005C130B"/>
    <w:rsid w:val="00826F5C"/>
    <w:rsid w:val="009139A6"/>
    <w:rsid w:val="009448BB"/>
    <w:rsid w:val="00A3176C"/>
    <w:rsid w:val="00AE65F8"/>
    <w:rsid w:val="00B7241C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8A56F"/>
  <w15:chartTrackingRefBased/>
  <w15:docId w15:val="{5F969BFC-F791-4AC0-9A6B-5E78A2771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2022-05-17T13:50:00Z</dcterms:created>
  <dcterms:modified xsi:type="dcterms:W3CDTF">2022-05-17T13:53:00Z</dcterms:modified>
</cp:coreProperties>
</file>